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7B889C90" w:rsidR="00CC7E12" w:rsidRPr="00CB199C" w:rsidRDefault="00E262F4" w:rsidP="00F652F0">
      <w:pPr>
        <w:pStyle w:val="Nagwek2"/>
        <w:numPr>
          <w:ilvl w:val="0"/>
          <w:numId w:val="0"/>
        </w:numPr>
        <w:spacing w:before="0" w:after="0"/>
        <w:rPr>
          <w:rFonts w:cstheme="minorHAnsi"/>
          <w:b/>
        </w:rPr>
      </w:pPr>
      <w:r w:rsidRPr="00CB199C">
        <w:rPr>
          <w:rFonts w:cstheme="minorHAnsi"/>
        </w:rPr>
        <w:t>Dotyczy</w:t>
      </w:r>
      <w:r w:rsidR="00CC7E12" w:rsidRPr="00CB199C">
        <w:rPr>
          <w:rFonts w:cstheme="minorHAnsi"/>
        </w:rPr>
        <w:t xml:space="preserve"> postępowania o udzielenie zamówienia</w:t>
      </w:r>
      <w:r w:rsidRPr="00CB199C">
        <w:rPr>
          <w:rFonts w:cstheme="minorHAnsi"/>
          <w:lang w:eastAsia="pl-PL"/>
        </w:rPr>
        <w:t xml:space="preserve"> prowadzonego w trybie przetargu nieograniczonego</w:t>
      </w:r>
      <w:r w:rsidR="00CC7E12" w:rsidRPr="00CB199C">
        <w:rPr>
          <w:rFonts w:cstheme="minorHAnsi"/>
        </w:rPr>
        <w:t xml:space="preserve"> pn</w:t>
      </w:r>
      <w:r w:rsidR="00CB199C" w:rsidRPr="00CB199C">
        <w:rPr>
          <w:rFonts w:cstheme="minorHAnsi"/>
        </w:rPr>
        <w:t xml:space="preserve">. </w:t>
      </w:r>
      <w:r w:rsidR="00CB199C" w:rsidRPr="00CB199C">
        <w:rPr>
          <w:b/>
          <w:bCs/>
        </w:rPr>
        <w:t>Sukcesywne opracowywanie dokumentacji projektowych i budowa przyłączy elektroenergetycznych niskiego napięcia na terenie działania Rejonu Energetycznego Ełk obszar VIII – gmina: Prostki, Rajgród, Stare Juchy</w:t>
      </w:r>
      <w:r w:rsidR="00787EB4" w:rsidRPr="00CB199C">
        <w:rPr>
          <w:rFonts w:cstheme="minorHAnsi"/>
          <w:b/>
        </w:rPr>
        <w:t>,</w:t>
      </w:r>
      <w:r w:rsidR="00787EB4" w:rsidRPr="00CB199C">
        <w:rPr>
          <w:rFonts w:cs="Arial"/>
          <w:b/>
          <w:bCs/>
          <w:i/>
          <w:color w:val="000000"/>
          <w:spacing w:val="-15"/>
        </w:rPr>
        <w:t xml:space="preserve"> </w:t>
      </w:r>
      <w:r w:rsidR="00CC7E12" w:rsidRPr="00CB199C">
        <w:rPr>
          <w:rFonts w:cstheme="minorHAnsi"/>
        </w:rPr>
        <w:t xml:space="preserve">nr </w:t>
      </w:r>
      <w:r w:rsidR="00917DEC" w:rsidRPr="00CB199C">
        <w:rPr>
          <w:rFonts w:cstheme="minorHAnsi"/>
          <w:b/>
        </w:rPr>
        <w:t>POST/DYS/OB/GZ/0</w:t>
      </w:r>
      <w:r w:rsidR="00CB199C">
        <w:rPr>
          <w:rFonts w:cstheme="minorHAnsi"/>
          <w:b/>
        </w:rPr>
        <w:t>1123</w:t>
      </w:r>
      <w:r w:rsidR="00A86DBB" w:rsidRPr="00CB199C">
        <w:rPr>
          <w:rFonts w:cstheme="minorHAnsi"/>
          <w:b/>
        </w:rPr>
        <w:t>/202</w:t>
      </w:r>
      <w:r w:rsidR="00F652F0" w:rsidRPr="00CB199C">
        <w:rPr>
          <w:rFonts w:cstheme="minorHAnsi"/>
          <w:b/>
        </w:rPr>
        <w:t>6</w:t>
      </w:r>
      <w:r w:rsidRPr="00CB199C">
        <w:rPr>
          <w:rFonts w:cstheme="minorHAnsi"/>
        </w:rPr>
        <w:t>.</w:t>
      </w:r>
    </w:p>
    <w:p w14:paraId="5A76EC1C" w14:textId="77777777" w:rsidR="00E262F4" w:rsidRPr="00CB199C"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68582446" w14:textId="07448A6F" w:rsidR="00E262F4" w:rsidRDefault="00E262F4" w:rsidP="006F50D4">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p w14:paraId="14BC1E4B" w14:textId="77777777" w:rsidR="006F50D4" w:rsidRPr="006F50D4" w:rsidRDefault="006F50D4" w:rsidP="006F50D4">
      <w:pPr>
        <w:pStyle w:val="Akapitzlist"/>
        <w:spacing w:line="240" w:lineRule="exact"/>
        <w:ind w:left="0"/>
        <w:jc w:val="both"/>
        <w:rPr>
          <w:rFonts w:cstheme="minorHAnsi"/>
          <w:b/>
          <w:szCs w:val="18"/>
        </w:rPr>
      </w:pPr>
    </w:p>
    <w:p w14:paraId="1C16C73E" w14:textId="77777777" w:rsidR="00F12FD9" w:rsidRDefault="00F12FD9" w:rsidP="00E262F4">
      <w:pPr>
        <w:spacing w:before="120" w:after="120"/>
        <w:contextualSpacing/>
        <w:jc w:val="both"/>
        <w:rPr>
          <w:rFonts w:asciiTheme="majorHAnsi" w:hAnsiTheme="majorHAnsi" w:cstheme="majorHAnsi"/>
          <w:b/>
          <w:szCs w:val="18"/>
        </w:rPr>
      </w:pP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4D0614" w:rsidRPr="002377F9" w14:paraId="4DEF5D40" w14:textId="77777777" w:rsidTr="00194B4B">
        <w:trPr>
          <w:trHeight w:val="876"/>
        </w:trPr>
        <w:tc>
          <w:tcPr>
            <w:tcW w:w="960" w:type="dxa"/>
            <w:shd w:val="clear" w:color="000000" w:fill="4472C4"/>
            <w:vAlign w:val="center"/>
            <w:hideMark/>
          </w:tcPr>
          <w:p w14:paraId="2E31ACC1"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42BD3F2E"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712DA418" w14:textId="77777777" w:rsidR="004D0614" w:rsidRPr="002377F9" w:rsidRDefault="004D0614" w:rsidP="00194B4B">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7EFD2B7E" w14:textId="77777777" w:rsidR="004D0614" w:rsidRPr="0051679D" w:rsidRDefault="004D0614" w:rsidP="00194B4B">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517A8DDD"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65A13252"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7414683A" w14:textId="77777777" w:rsidR="004D0614" w:rsidRPr="002377F9" w:rsidRDefault="004D0614" w:rsidP="00194B4B">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4D0614" w:rsidRPr="002377F9" w14:paraId="56A70DFB" w14:textId="77777777" w:rsidTr="00194B4B">
        <w:trPr>
          <w:trHeight w:val="300"/>
        </w:trPr>
        <w:tc>
          <w:tcPr>
            <w:tcW w:w="960" w:type="dxa"/>
            <w:shd w:val="clear" w:color="000000" w:fill="D9D9D9"/>
            <w:vAlign w:val="center"/>
            <w:hideMark/>
          </w:tcPr>
          <w:p w14:paraId="72D9348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11C19F9A"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4C148806"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4AB3270B" w14:textId="77777777" w:rsidR="004D0614" w:rsidRPr="002377F9" w:rsidRDefault="004D0614" w:rsidP="00194B4B">
            <w:pPr>
              <w:jc w:val="center"/>
              <w:rPr>
                <w:rFonts w:ascii="Calibri" w:hAnsi="Calibri" w:cs="Calibri"/>
                <w:b/>
                <w:bCs/>
                <w:sz w:val="16"/>
                <w:szCs w:val="16"/>
              </w:rPr>
            </w:pPr>
          </w:p>
        </w:tc>
        <w:tc>
          <w:tcPr>
            <w:tcW w:w="900" w:type="dxa"/>
            <w:shd w:val="clear" w:color="000000" w:fill="D9D9D9"/>
            <w:vAlign w:val="center"/>
            <w:hideMark/>
          </w:tcPr>
          <w:p w14:paraId="55EDBB2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1C324939"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502FD910"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 </w:t>
            </w:r>
          </w:p>
        </w:tc>
      </w:tr>
      <w:tr w:rsidR="004D0614" w:rsidRPr="002377F9" w14:paraId="554EC572" w14:textId="77777777" w:rsidTr="00194B4B">
        <w:trPr>
          <w:trHeight w:val="450"/>
        </w:trPr>
        <w:tc>
          <w:tcPr>
            <w:tcW w:w="960" w:type="dxa"/>
            <w:shd w:val="clear" w:color="auto" w:fill="auto"/>
            <w:vAlign w:val="center"/>
            <w:hideMark/>
          </w:tcPr>
          <w:p w14:paraId="61D047D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0E613EB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43B038D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A807C32"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0E2974F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777EEC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F1149F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7FDE6C91" w14:textId="77777777" w:rsidTr="00194B4B">
        <w:trPr>
          <w:trHeight w:val="450"/>
        </w:trPr>
        <w:tc>
          <w:tcPr>
            <w:tcW w:w="960" w:type="dxa"/>
            <w:shd w:val="clear" w:color="auto" w:fill="auto"/>
            <w:vAlign w:val="center"/>
            <w:hideMark/>
          </w:tcPr>
          <w:p w14:paraId="49F97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0319168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7482130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D20F985"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51125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DCC229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4B57BC4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7E76267" w14:textId="77777777" w:rsidTr="00194B4B">
        <w:trPr>
          <w:trHeight w:val="450"/>
        </w:trPr>
        <w:tc>
          <w:tcPr>
            <w:tcW w:w="960" w:type="dxa"/>
            <w:shd w:val="clear" w:color="auto" w:fill="auto"/>
            <w:vAlign w:val="center"/>
            <w:hideMark/>
          </w:tcPr>
          <w:p w14:paraId="12F7FE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4EDDBAD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2B569FE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54239AA"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8AAFE2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62E619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3062C334"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560F55E" w14:textId="77777777" w:rsidTr="00194B4B">
        <w:trPr>
          <w:trHeight w:val="450"/>
        </w:trPr>
        <w:tc>
          <w:tcPr>
            <w:tcW w:w="960" w:type="dxa"/>
            <w:shd w:val="clear" w:color="auto" w:fill="auto"/>
            <w:vAlign w:val="center"/>
            <w:hideMark/>
          </w:tcPr>
          <w:p w14:paraId="62B6F25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1F7AF2A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4ABBD9B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239C34A6"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A9C7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20B7594E"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34E9B8BD"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4B7388AB" w14:textId="77777777" w:rsidTr="00194B4B">
        <w:trPr>
          <w:trHeight w:val="300"/>
        </w:trPr>
        <w:tc>
          <w:tcPr>
            <w:tcW w:w="960" w:type="dxa"/>
            <w:shd w:val="clear" w:color="000000" w:fill="D9D9D9"/>
            <w:vAlign w:val="center"/>
            <w:hideMark/>
          </w:tcPr>
          <w:p w14:paraId="73B1CE4B"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0744077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57DF0937"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22716A89" w14:textId="77777777" w:rsidR="004D0614" w:rsidRPr="002377F9" w:rsidRDefault="004D0614" w:rsidP="00194B4B">
            <w:pPr>
              <w:jc w:val="center"/>
              <w:rPr>
                <w:rFonts w:ascii="Calibri" w:hAnsi="Calibri" w:cs="Calibri"/>
                <w:sz w:val="16"/>
                <w:szCs w:val="16"/>
              </w:rPr>
            </w:pPr>
          </w:p>
        </w:tc>
        <w:tc>
          <w:tcPr>
            <w:tcW w:w="900" w:type="dxa"/>
            <w:shd w:val="clear" w:color="000000" w:fill="D9D9D9"/>
            <w:vAlign w:val="center"/>
            <w:hideMark/>
          </w:tcPr>
          <w:p w14:paraId="7410BE4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416129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478B70CF" w14:textId="77777777" w:rsidR="004D0614" w:rsidRPr="002377F9" w:rsidRDefault="004D0614" w:rsidP="00194B4B">
            <w:pPr>
              <w:jc w:val="center"/>
              <w:rPr>
                <w:rFonts w:ascii="Calibri" w:hAnsi="Calibri" w:cs="Calibri"/>
                <w:b/>
                <w:bCs/>
                <w:sz w:val="16"/>
                <w:szCs w:val="16"/>
              </w:rPr>
            </w:pPr>
            <w:r w:rsidRPr="002377F9">
              <w:rPr>
                <w:rFonts w:ascii="Calibri" w:hAnsi="Calibri" w:cs="Calibri"/>
                <w:b/>
                <w:bCs/>
                <w:strike/>
                <w:sz w:val="16"/>
                <w:szCs w:val="16"/>
              </w:rPr>
              <w:t> </w:t>
            </w:r>
          </w:p>
        </w:tc>
      </w:tr>
      <w:tr w:rsidR="004D0614" w:rsidRPr="002377F9" w14:paraId="3C09DCE6" w14:textId="77777777" w:rsidTr="00194B4B">
        <w:trPr>
          <w:trHeight w:val="930"/>
        </w:trPr>
        <w:tc>
          <w:tcPr>
            <w:tcW w:w="960" w:type="dxa"/>
            <w:shd w:val="clear" w:color="auto" w:fill="auto"/>
            <w:vAlign w:val="center"/>
            <w:hideMark/>
          </w:tcPr>
          <w:p w14:paraId="2A4EEF4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313F150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5C16358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B11997F"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D3A8237"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8A25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665A94C3"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17FA1914" w14:textId="77777777" w:rsidTr="00194B4B">
        <w:trPr>
          <w:trHeight w:val="930"/>
        </w:trPr>
        <w:tc>
          <w:tcPr>
            <w:tcW w:w="960" w:type="dxa"/>
            <w:shd w:val="clear" w:color="auto" w:fill="auto"/>
            <w:vAlign w:val="center"/>
            <w:hideMark/>
          </w:tcPr>
          <w:p w14:paraId="616C382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0FB2E66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5D3E5D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3CA26861"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3D8B2D5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1F56AC0F"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5B138C4C"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5A90F12A" w14:textId="77777777" w:rsidTr="00194B4B">
        <w:trPr>
          <w:trHeight w:val="930"/>
        </w:trPr>
        <w:tc>
          <w:tcPr>
            <w:tcW w:w="960" w:type="dxa"/>
            <w:shd w:val="clear" w:color="auto" w:fill="auto"/>
            <w:vAlign w:val="center"/>
            <w:hideMark/>
          </w:tcPr>
          <w:p w14:paraId="70A0C31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62695DB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7F3D01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27C25BD"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4FC0AA16"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D49F372"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090D3402"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3C917427" w14:textId="77777777" w:rsidTr="00194B4B">
        <w:trPr>
          <w:trHeight w:val="1380"/>
        </w:trPr>
        <w:tc>
          <w:tcPr>
            <w:tcW w:w="960" w:type="dxa"/>
            <w:shd w:val="clear" w:color="auto" w:fill="auto"/>
            <w:vAlign w:val="center"/>
            <w:hideMark/>
          </w:tcPr>
          <w:p w14:paraId="0580BA31"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3673ACC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0EB883B3"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57A113FC"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59889FF5"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696D6C0B"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25D6CD5F"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071FC329" w14:textId="77777777" w:rsidTr="00194B4B">
        <w:trPr>
          <w:trHeight w:val="1155"/>
        </w:trPr>
        <w:tc>
          <w:tcPr>
            <w:tcW w:w="960" w:type="dxa"/>
            <w:shd w:val="clear" w:color="auto" w:fill="auto"/>
            <w:vAlign w:val="center"/>
            <w:hideMark/>
          </w:tcPr>
          <w:p w14:paraId="3321D05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3341663A"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6EFB9EC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46062A3B"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8EE449"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05D8AFF8"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64E382D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2377F9" w14:paraId="6F47DFF6" w14:textId="77777777" w:rsidTr="00194B4B">
        <w:trPr>
          <w:trHeight w:val="1155"/>
        </w:trPr>
        <w:tc>
          <w:tcPr>
            <w:tcW w:w="960" w:type="dxa"/>
            <w:shd w:val="clear" w:color="auto" w:fill="auto"/>
            <w:vAlign w:val="center"/>
            <w:hideMark/>
          </w:tcPr>
          <w:p w14:paraId="688EA6D4"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43A2EF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5CDB39ED"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szt.</w:t>
            </w:r>
          </w:p>
        </w:tc>
        <w:tc>
          <w:tcPr>
            <w:tcW w:w="900" w:type="dxa"/>
          </w:tcPr>
          <w:p w14:paraId="614A2957" w14:textId="77777777" w:rsidR="004D0614" w:rsidRPr="002377F9" w:rsidRDefault="004D0614" w:rsidP="00194B4B">
            <w:pPr>
              <w:jc w:val="center"/>
              <w:rPr>
                <w:rFonts w:ascii="Calibri" w:hAnsi="Calibri" w:cs="Calibri"/>
                <w:sz w:val="16"/>
                <w:szCs w:val="16"/>
              </w:rPr>
            </w:pPr>
          </w:p>
        </w:tc>
        <w:tc>
          <w:tcPr>
            <w:tcW w:w="900" w:type="dxa"/>
            <w:shd w:val="clear" w:color="auto" w:fill="auto"/>
            <w:vAlign w:val="center"/>
            <w:hideMark/>
          </w:tcPr>
          <w:p w14:paraId="7520CC3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064648A0" w14:textId="77777777" w:rsidR="004D0614" w:rsidRPr="002377F9" w:rsidRDefault="004D0614" w:rsidP="00194B4B">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515CC6EA" w14:textId="77777777" w:rsidR="004D0614" w:rsidRPr="002377F9" w:rsidRDefault="004D0614" w:rsidP="00194B4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D0614" w:rsidRPr="0088721F" w14:paraId="393043D9" w14:textId="77777777" w:rsidTr="00194B4B">
        <w:trPr>
          <w:trHeight w:val="930"/>
        </w:trPr>
        <w:tc>
          <w:tcPr>
            <w:tcW w:w="960" w:type="dxa"/>
            <w:shd w:val="clear" w:color="auto" w:fill="auto"/>
            <w:vAlign w:val="center"/>
            <w:hideMark/>
          </w:tcPr>
          <w:p w14:paraId="3367E2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335E4FF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442DA2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25D1FCC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03DC363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3218AB7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77775CC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96DE60C" w14:textId="77777777" w:rsidTr="00194B4B">
        <w:trPr>
          <w:trHeight w:val="930"/>
        </w:trPr>
        <w:tc>
          <w:tcPr>
            <w:tcW w:w="960" w:type="dxa"/>
            <w:shd w:val="clear" w:color="auto" w:fill="auto"/>
            <w:vAlign w:val="center"/>
            <w:hideMark/>
          </w:tcPr>
          <w:p w14:paraId="0BA79CC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3837041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1A4D93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C2E24A5"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140859D"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1352B04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664252C3"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4D0614" w:rsidRPr="0088721F" w14:paraId="4E2F9295" w14:textId="77777777" w:rsidTr="00194B4B">
        <w:trPr>
          <w:trHeight w:val="930"/>
        </w:trPr>
        <w:tc>
          <w:tcPr>
            <w:tcW w:w="960" w:type="dxa"/>
            <w:shd w:val="clear" w:color="auto" w:fill="auto"/>
            <w:vAlign w:val="center"/>
            <w:hideMark/>
          </w:tcPr>
          <w:p w14:paraId="281F20B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D36FBD3"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167A458"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1018A3E1"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1C53B56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5262C88B"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32B46911"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28DA56A" w14:textId="77777777" w:rsidTr="00194B4B">
        <w:trPr>
          <w:trHeight w:val="1155"/>
        </w:trPr>
        <w:tc>
          <w:tcPr>
            <w:tcW w:w="960" w:type="dxa"/>
            <w:shd w:val="clear" w:color="auto" w:fill="auto"/>
            <w:vAlign w:val="center"/>
            <w:hideMark/>
          </w:tcPr>
          <w:p w14:paraId="12173D1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08E6DF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131DB72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7608613B"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A86FD4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67AEAB4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32EEE9D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C00A4AA" w14:textId="77777777" w:rsidTr="00194B4B">
        <w:trPr>
          <w:trHeight w:val="1155"/>
        </w:trPr>
        <w:tc>
          <w:tcPr>
            <w:tcW w:w="960" w:type="dxa"/>
            <w:shd w:val="clear" w:color="auto" w:fill="auto"/>
            <w:vAlign w:val="center"/>
            <w:hideMark/>
          </w:tcPr>
          <w:p w14:paraId="5F0F91D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35B10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7938EE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metr</w:t>
            </w:r>
          </w:p>
        </w:tc>
        <w:tc>
          <w:tcPr>
            <w:tcW w:w="900" w:type="dxa"/>
          </w:tcPr>
          <w:p w14:paraId="42DD2C13"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39F0A2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5F9DB58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40496DA8"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AA0BE83" w14:textId="77777777" w:rsidTr="00194B4B">
        <w:trPr>
          <w:trHeight w:val="300"/>
        </w:trPr>
        <w:tc>
          <w:tcPr>
            <w:tcW w:w="960" w:type="dxa"/>
            <w:shd w:val="clear" w:color="000000" w:fill="D9D9D9"/>
            <w:vAlign w:val="center"/>
            <w:hideMark/>
          </w:tcPr>
          <w:p w14:paraId="1FB9F769"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3C552EF7"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2AF79FEF" w14:textId="77777777" w:rsidR="004D0614" w:rsidRPr="0088721F" w:rsidRDefault="004D0614" w:rsidP="00194B4B">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78BF645E" w14:textId="77777777" w:rsidR="004D0614" w:rsidRPr="0088721F" w:rsidRDefault="004D0614" w:rsidP="00194B4B">
            <w:pPr>
              <w:jc w:val="center"/>
              <w:rPr>
                <w:rFonts w:ascii="Calibri" w:hAnsi="Calibri" w:cs="Calibri"/>
                <w:sz w:val="16"/>
                <w:szCs w:val="16"/>
              </w:rPr>
            </w:pPr>
          </w:p>
        </w:tc>
        <w:tc>
          <w:tcPr>
            <w:tcW w:w="900" w:type="dxa"/>
            <w:shd w:val="clear" w:color="000000" w:fill="D9D9D9"/>
            <w:vAlign w:val="center"/>
            <w:hideMark/>
          </w:tcPr>
          <w:p w14:paraId="617A747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31D2DF0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01C4168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w:t>
            </w:r>
          </w:p>
        </w:tc>
      </w:tr>
      <w:tr w:rsidR="004D0614" w:rsidRPr="0088721F" w14:paraId="36D7CFD6" w14:textId="77777777" w:rsidTr="00194B4B">
        <w:trPr>
          <w:trHeight w:val="2025"/>
        </w:trPr>
        <w:tc>
          <w:tcPr>
            <w:tcW w:w="960" w:type="dxa"/>
            <w:shd w:val="clear" w:color="auto" w:fill="auto"/>
            <w:vAlign w:val="center"/>
            <w:hideMark/>
          </w:tcPr>
          <w:p w14:paraId="63B98B65"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6025906F"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22DE00"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0AB5A27"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48AE4DD4"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61EC98A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4CAA2845"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593AFEFC" w14:textId="77777777" w:rsidTr="00194B4B">
        <w:trPr>
          <w:trHeight w:val="2025"/>
        </w:trPr>
        <w:tc>
          <w:tcPr>
            <w:tcW w:w="960" w:type="dxa"/>
            <w:shd w:val="clear" w:color="auto" w:fill="auto"/>
            <w:vAlign w:val="center"/>
            <w:hideMark/>
          </w:tcPr>
          <w:p w14:paraId="104D066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75FA959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2948F62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6F190B2A"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2ECE3CE6"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39031A19"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70D030E"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4D0614" w:rsidRPr="0088721F" w14:paraId="1DF8CBDD" w14:textId="77777777" w:rsidTr="00194B4B">
        <w:trPr>
          <w:trHeight w:val="2025"/>
        </w:trPr>
        <w:tc>
          <w:tcPr>
            <w:tcW w:w="960" w:type="dxa"/>
            <w:shd w:val="clear" w:color="auto" w:fill="auto"/>
            <w:vAlign w:val="center"/>
            <w:hideMark/>
          </w:tcPr>
          <w:p w14:paraId="4754EDA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202DECE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CE6D7A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5EEAF050"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612091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2CF2F9D7"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00678227"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88721F" w14:paraId="1F40CF63" w14:textId="77777777" w:rsidTr="00194B4B">
        <w:trPr>
          <w:trHeight w:val="2025"/>
        </w:trPr>
        <w:tc>
          <w:tcPr>
            <w:tcW w:w="960" w:type="dxa"/>
            <w:shd w:val="clear" w:color="auto" w:fill="auto"/>
            <w:vAlign w:val="center"/>
            <w:hideMark/>
          </w:tcPr>
          <w:p w14:paraId="6CB1B1E1"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7801EFBC"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7D56E7D2"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szt.</w:t>
            </w:r>
          </w:p>
        </w:tc>
        <w:tc>
          <w:tcPr>
            <w:tcW w:w="900" w:type="dxa"/>
          </w:tcPr>
          <w:p w14:paraId="0A084C1E" w14:textId="77777777" w:rsidR="004D0614" w:rsidRPr="0088721F" w:rsidRDefault="004D0614" w:rsidP="00194B4B">
            <w:pPr>
              <w:jc w:val="center"/>
              <w:rPr>
                <w:rFonts w:ascii="Calibri" w:hAnsi="Calibri" w:cs="Calibri"/>
                <w:sz w:val="16"/>
                <w:szCs w:val="16"/>
              </w:rPr>
            </w:pPr>
          </w:p>
        </w:tc>
        <w:tc>
          <w:tcPr>
            <w:tcW w:w="900" w:type="dxa"/>
            <w:shd w:val="clear" w:color="auto" w:fill="auto"/>
            <w:vAlign w:val="center"/>
            <w:hideMark/>
          </w:tcPr>
          <w:p w14:paraId="7B5CD2DE"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331282CA" w14:textId="77777777" w:rsidR="004D0614" w:rsidRPr="0088721F" w:rsidRDefault="004D0614" w:rsidP="00194B4B">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683047D6" w14:textId="77777777" w:rsidR="004D0614" w:rsidRPr="0088721F" w:rsidRDefault="004D0614" w:rsidP="00194B4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D0614" w:rsidRPr="00006C66" w14:paraId="34B56F37" w14:textId="77777777" w:rsidTr="00194B4B">
        <w:trPr>
          <w:trHeight w:val="2025"/>
        </w:trPr>
        <w:tc>
          <w:tcPr>
            <w:tcW w:w="960" w:type="dxa"/>
            <w:shd w:val="clear" w:color="auto" w:fill="auto"/>
            <w:vAlign w:val="center"/>
            <w:hideMark/>
          </w:tcPr>
          <w:p w14:paraId="1460B8FF"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5DA5D2A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D8FE7A0"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54B5C87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CD8EAFA"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08BB5FED"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175BB82E"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D0D9122" w14:textId="77777777" w:rsidTr="00194B4B">
        <w:trPr>
          <w:trHeight w:val="2025"/>
        </w:trPr>
        <w:tc>
          <w:tcPr>
            <w:tcW w:w="960" w:type="dxa"/>
            <w:shd w:val="clear" w:color="auto" w:fill="auto"/>
            <w:vAlign w:val="center"/>
            <w:hideMark/>
          </w:tcPr>
          <w:p w14:paraId="2F7854C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3659B1F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2A0DD9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06D4616"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2B26ABA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05943B0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22A84937"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2B7CF04" w14:textId="77777777" w:rsidTr="00194B4B">
        <w:trPr>
          <w:trHeight w:val="2025"/>
        </w:trPr>
        <w:tc>
          <w:tcPr>
            <w:tcW w:w="960" w:type="dxa"/>
            <w:shd w:val="clear" w:color="auto" w:fill="auto"/>
            <w:vAlign w:val="center"/>
            <w:hideMark/>
          </w:tcPr>
          <w:p w14:paraId="7C858A2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2A1130D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08A7C2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BC97674"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4AD1FFE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755330DC"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13865000"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2BB064B0" w14:textId="77777777" w:rsidTr="00194B4B">
        <w:trPr>
          <w:trHeight w:val="2025"/>
        </w:trPr>
        <w:tc>
          <w:tcPr>
            <w:tcW w:w="960" w:type="dxa"/>
            <w:shd w:val="clear" w:color="auto" w:fill="auto"/>
            <w:vAlign w:val="center"/>
            <w:hideMark/>
          </w:tcPr>
          <w:p w14:paraId="008D9D1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53CFCCD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5F19C35"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01029598"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5B3190C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178B203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4F5FDD0F"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44CD7225" w14:textId="77777777" w:rsidTr="00194B4B">
        <w:trPr>
          <w:trHeight w:val="2025"/>
        </w:trPr>
        <w:tc>
          <w:tcPr>
            <w:tcW w:w="960" w:type="dxa"/>
            <w:shd w:val="clear" w:color="auto" w:fill="auto"/>
            <w:vAlign w:val="center"/>
            <w:hideMark/>
          </w:tcPr>
          <w:p w14:paraId="29137E6B"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6BE59779"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1F0FD88"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753B3EEB"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7CE9A884"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2AF2C69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EB870D5"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D0614" w:rsidRPr="00006C66" w14:paraId="3660C64D" w14:textId="77777777" w:rsidTr="00194B4B">
        <w:trPr>
          <w:trHeight w:val="2025"/>
        </w:trPr>
        <w:tc>
          <w:tcPr>
            <w:tcW w:w="960" w:type="dxa"/>
            <w:shd w:val="clear" w:color="auto" w:fill="auto"/>
            <w:vAlign w:val="center"/>
            <w:hideMark/>
          </w:tcPr>
          <w:p w14:paraId="18A0DC52"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6E30F853"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7B36D61"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szt.</w:t>
            </w:r>
          </w:p>
        </w:tc>
        <w:tc>
          <w:tcPr>
            <w:tcW w:w="900" w:type="dxa"/>
          </w:tcPr>
          <w:p w14:paraId="69780B5C" w14:textId="77777777" w:rsidR="004D0614" w:rsidRPr="00006C66" w:rsidRDefault="004D0614" w:rsidP="00194B4B">
            <w:pPr>
              <w:jc w:val="center"/>
              <w:rPr>
                <w:rFonts w:ascii="Calibri" w:hAnsi="Calibri" w:cs="Calibri"/>
                <w:sz w:val="16"/>
                <w:szCs w:val="16"/>
              </w:rPr>
            </w:pPr>
          </w:p>
        </w:tc>
        <w:tc>
          <w:tcPr>
            <w:tcW w:w="900" w:type="dxa"/>
            <w:shd w:val="clear" w:color="auto" w:fill="auto"/>
            <w:vAlign w:val="center"/>
            <w:hideMark/>
          </w:tcPr>
          <w:p w14:paraId="3D58C28E"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112C9E47" w14:textId="77777777" w:rsidR="004D0614" w:rsidRPr="00006C66" w:rsidRDefault="004D0614" w:rsidP="00194B4B">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77C0B15A" w14:textId="77777777" w:rsidR="004D0614" w:rsidRPr="00006C66" w:rsidRDefault="004D0614" w:rsidP="00194B4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4D0614" w:rsidRPr="00B870E5" w14:paraId="167F3C39" w14:textId="77777777" w:rsidTr="00194B4B">
        <w:trPr>
          <w:trHeight w:val="2025"/>
        </w:trPr>
        <w:tc>
          <w:tcPr>
            <w:tcW w:w="960" w:type="dxa"/>
            <w:shd w:val="clear" w:color="auto" w:fill="auto"/>
            <w:vAlign w:val="center"/>
            <w:hideMark/>
          </w:tcPr>
          <w:p w14:paraId="39A4548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04AE59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4563D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B789C0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D06F2A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6E9845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629F5B5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2E2D59CD" w14:textId="77777777" w:rsidTr="00194B4B">
        <w:trPr>
          <w:trHeight w:val="2025"/>
        </w:trPr>
        <w:tc>
          <w:tcPr>
            <w:tcW w:w="960" w:type="dxa"/>
            <w:shd w:val="clear" w:color="auto" w:fill="auto"/>
            <w:vAlign w:val="center"/>
            <w:hideMark/>
          </w:tcPr>
          <w:p w14:paraId="2A360B9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76681C4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3121A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8971A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7DB841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5B66DDB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145579C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5E9A0F0E" w14:textId="77777777" w:rsidTr="00194B4B">
        <w:trPr>
          <w:trHeight w:val="2025"/>
        </w:trPr>
        <w:tc>
          <w:tcPr>
            <w:tcW w:w="960" w:type="dxa"/>
            <w:shd w:val="clear" w:color="auto" w:fill="auto"/>
            <w:vAlign w:val="center"/>
            <w:hideMark/>
          </w:tcPr>
          <w:p w14:paraId="1CDAE22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142262A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62FB0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6E88A22B"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AC24A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5AB2D1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19229425"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D94D77" w14:textId="77777777" w:rsidTr="00194B4B">
        <w:trPr>
          <w:trHeight w:val="2025"/>
        </w:trPr>
        <w:tc>
          <w:tcPr>
            <w:tcW w:w="960" w:type="dxa"/>
            <w:shd w:val="clear" w:color="auto" w:fill="auto"/>
            <w:vAlign w:val="center"/>
            <w:hideMark/>
          </w:tcPr>
          <w:p w14:paraId="57406E1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5DCC58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372A30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FE5875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0385936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3674DA3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3BE45D3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0B50EF5A" w14:textId="77777777" w:rsidTr="00194B4B">
        <w:trPr>
          <w:trHeight w:val="2025"/>
        </w:trPr>
        <w:tc>
          <w:tcPr>
            <w:tcW w:w="960" w:type="dxa"/>
            <w:shd w:val="clear" w:color="auto" w:fill="auto"/>
            <w:vAlign w:val="center"/>
            <w:hideMark/>
          </w:tcPr>
          <w:p w14:paraId="257DAE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6199E13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6761F5B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41C353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93145C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324DFCB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74E4DF21"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66A0F8EE" w14:textId="77777777" w:rsidTr="00194B4B">
        <w:trPr>
          <w:trHeight w:val="2025"/>
        </w:trPr>
        <w:tc>
          <w:tcPr>
            <w:tcW w:w="960" w:type="dxa"/>
            <w:shd w:val="clear" w:color="auto" w:fill="auto"/>
            <w:vAlign w:val="center"/>
            <w:hideMark/>
          </w:tcPr>
          <w:p w14:paraId="3AFAF4A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4887D9B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EB947A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4FDE41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5B25640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447B80E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510C7994"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42200E38" w14:textId="77777777" w:rsidTr="00194B4B">
        <w:trPr>
          <w:trHeight w:val="1774"/>
        </w:trPr>
        <w:tc>
          <w:tcPr>
            <w:tcW w:w="960" w:type="dxa"/>
            <w:shd w:val="clear" w:color="auto" w:fill="auto"/>
            <w:vAlign w:val="center"/>
            <w:hideMark/>
          </w:tcPr>
          <w:p w14:paraId="487ABE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27E40CE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2D0E8B0"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7BAD2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AED63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305D9B8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122575AC"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D0614" w:rsidRPr="00B870E5" w14:paraId="7EAFDB2C" w14:textId="77777777" w:rsidTr="00194B4B">
        <w:trPr>
          <w:trHeight w:val="2025"/>
        </w:trPr>
        <w:tc>
          <w:tcPr>
            <w:tcW w:w="960" w:type="dxa"/>
            <w:shd w:val="clear" w:color="auto" w:fill="auto"/>
            <w:vAlign w:val="center"/>
            <w:hideMark/>
          </w:tcPr>
          <w:p w14:paraId="62CE3FC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1D7283E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D3BD6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0BA1615F"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9211DB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167D51F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60BE46D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4D0614" w:rsidRPr="00B870E5" w14:paraId="053C3E5A" w14:textId="77777777" w:rsidTr="00194B4B">
        <w:trPr>
          <w:trHeight w:val="1125"/>
        </w:trPr>
        <w:tc>
          <w:tcPr>
            <w:tcW w:w="960" w:type="dxa"/>
            <w:shd w:val="clear" w:color="auto" w:fill="auto"/>
            <w:vAlign w:val="center"/>
            <w:hideMark/>
          </w:tcPr>
          <w:p w14:paraId="3B7834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0D9516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2B88BD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7D38EBD"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A17B8F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0B206A9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75A63B4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7256057A" w14:textId="77777777" w:rsidTr="00194B4B">
        <w:trPr>
          <w:trHeight w:val="1125"/>
        </w:trPr>
        <w:tc>
          <w:tcPr>
            <w:tcW w:w="960" w:type="dxa"/>
            <w:shd w:val="clear" w:color="auto" w:fill="auto"/>
            <w:vAlign w:val="center"/>
            <w:hideMark/>
          </w:tcPr>
          <w:p w14:paraId="7330C168"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3078B44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21A81D0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96E28E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2222EDF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31101FB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529D29B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4D0614" w:rsidRPr="00B870E5" w14:paraId="7770B343" w14:textId="77777777" w:rsidTr="00194B4B">
        <w:trPr>
          <w:trHeight w:val="900"/>
        </w:trPr>
        <w:tc>
          <w:tcPr>
            <w:tcW w:w="960" w:type="dxa"/>
            <w:shd w:val="clear" w:color="auto" w:fill="auto"/>
            <w:vAlign w:val="center"/>
            <w:hideMark/>
          </w:tcPr>
          <w:p w14:paraId="691D1B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1CBF378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6EC2CDAC"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42593B31"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74409C7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6DBE8C7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422097EA"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1E822C7F" w14:textId="77777777" w:rsidTr="00194B4B">
        <w:trPr>
          <w:trHeight w:val="900"/>
        </w:trPr>
        <w:tc>
          <w:tcPr>
            <w:tcW w:w="960" w:type="dxa"/>
            <w:shd w:val="clear" w:color="auto" w:fill="auto"/>
            <w:vAlign w:val="center"/>
            <w:hideMark/>
          </w:tcPr>
          <w:p w14:paraId="399A079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6521848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51E5AE4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735C5420"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38144A8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7D7B32D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7A5B6016"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DFA4A43" w14:textId="77777777" w:rsidTr="00194B4B">
        <w:trPr>
          <w:trHeight w:val="900"/>
        </w:trPr>
        <w:tc>
          <w:tcPr>
            <w:tcW w:w="960" w:type="dxa"/>
            <w:shd w:val="clear" w:color="auto" w:fill="auto"/>
            <w:vAlign w:val="center"/>
            <w:hideMark/>
          </w:tcPr>
          <w:p w14:paraId="02F1CB6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1114B19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61ECD34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5724633"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BFBF29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B963916"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3D18DD9B"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D0614" w:rsidRPr="00B870E5" w14:paraId="5E04B4BA" w14:textId="77777777" w:rsidTr="00194B4B">
        <w:trPr>
          <w:trHeight w:val="1759"/>
        </w:trPr>
        <w:tc>
          <w:tcPr>
            <w:tcW w:w="960" w:type="dxa"/>
            <w:shd w:val="clear" w:color="auto" w:fill="auto"/>
            <w:vAlign w:val="center"/>
            <w:hideMark/>
          </w:tcPr>
          <w:p w14:paraId="05FFED1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4636816A"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340F89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532D7784"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124EDD2B"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768788C5"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4896D8B7"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421102C7" w14:textId="77777777" w:rsidTr="00194B4B">
        <w:trPr>
          <w:trHeight w:val="930"/>
        </w:trPr>
        <w:tc>
          <w:tcPr>
            <w:tcW w:w="960" w:type="dxa"/>
            <w:shd w:val="clear" w:color="auto" w:fill="auto"/>
            <w:vAlign w:val="center"/>
            <w:hideMark/>
          </w:tcPr>
          <w:p w14:paraId="7596320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1E09934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7062E952"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1D9DDE49"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C6554C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66727A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50D97958"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D0614" w:rsidRPr="00B870E5" w14:paraId="7232A9C8" w14:textId="77777777" w:rsidTr="00194B4B">
        <w:trPr>
          <w:trHeight w:val="300"/>
        </w:trPr>
        <w:tc>
          <w:tcPr>
            <w:tcW w:w="960" w:type="dxa"/>
            <w:shd w:val="clear" w:color="000000" w:fill="D9D9D9"/>
            <w:vAlign w:val="center"/>
            <w:hideMark/>
          </w:tcPr>
          <w:p w14:paraId="21A47605"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3D505C9B" w14:textId="77777777" w:rsidR="004D0614" w:rsidRPr="00B870E5" w:rsidRDefault="004D0614" w:rsidP="00194B4B">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4EFD8864"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6F663540" w14:textId="77777777" w:rsidR="004D0614" w:rsidRPr="00B870E5" w:rsidRDefault="004D0614" w:rsidP="00194B4B">
            <w:pPr>
              <w:jc w:val="center"/>
              <w:rPr>
                <w:rFonts w:ascii="Calibri" w:hAnsi="Calibri" w:cs="Calibri"/>
                <w:sz w:val="16"/>
                <w:szCs w:val="16"/>
              </w:rPr>
            </w:pPr>
          </w:p>
        </w:tc>
        <w:tc>
          <w:tcPr>
            <w:tcW w:w="900" w:type="dxa"/>
            <w:shd w:val="clear" w:color="000000" w:fill="D9D9D9"/>
            <w:vAlign w:val="center"/>
            <w:hideMark/>
          </w:tcPr>
          <w:p w14:paraId="3F15B8A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3F5AE2B9"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1CB8A22F"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w:t>
            </w:r>
          </w:p>
        </w:tc>
      </w:tr>
      <w:tr w:rsidR="004D0614" w:rsidRPr="00B870E5" w14:paraId="7D50D156" w14:textId="77777777" w:rsidTr="00194B4B">
        <w:trPr>
          <w:trHeight w:val="1125"/>
        </w:trPr>
        <w:tc>
          <w:tcPr>
            <w:tcW w:w="960" w:type="dxa"/>
            <w:shd w:val="clear" w:color="auto" w:fill="auto"/>
            <w:vAlign w:val="center"/>
            <w:hideMark/>
          </w:tcPr>
          <w:p w14:paraId="1CA84D27"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7FA48F6E"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671F6CFD"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szt.</w:t>
            </w:r>
          </w:p>
        </w:tc>
        <w:tc>
          <w:tcPr>
            <w:tcW w:w="900" w:type="dxa"/>
          </w:tcPr>
          <w:p w14:paraId="3BA513D5" w14:textId="77777777" w:rsidR="004D0614" w:rsidRPr="00B870E5" w:rsidRDefault="004D0614" w:rsidP="00194B4B">
            <w:pPr>
              <w:jc w:val="center"/>
              <w:rPr>
                <w:rFonts w:ascii="Calibri" w:hAnsi="Calibri" w:cs="Calibri"/>
                <w:sz w:val="16"/>
                <w:szCs w:val="16"/>
              </w:rPr>
            </w:pPr>
          </w:p>
        </w:tc>
        <w:tc>
          <w:tcPr>
            <w:tcW w:w="900" w:type="dxa"/>
            <w:shd w:val="clear" w:color="auto" w:fill="auto"/>
            <w:vAlign w:val="center"/>
            <w:hideMark/>
          </w:tcPr>
          <w:p w14:paraId="46F697C3"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7D28F551" w14:textId="77777777" w:rsidR="004D0614" w:rsidRPr="00B870E5" w:rsidRDefault="004D0614" w:rsidP="00194B4B">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275830B2" w14:textId="77777777" w:rsidR="004D0614" w:rsidRPr="00B870E5" w:rsidRDefault="004D0614" w:rsidP="00194B4B">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4D0614" w:rsidRPr="004F4BDD" w14:paraId="21F7E824" w14:textId="77777777" w:rsidTr="00194B4B">
        <w:trPr>
          <w:trHeight w:val="1231"/>
        </w:trPr>
        <w:tc>
          <w:tcPr>
            <w:tcW w:w="960" w:type="dxa"/>
            <w:shd w:val="clear" w:color="auto" w:fill="auto"/>
            <w:vAlign w:val="center"/>
            <w:hideMark/>
          </w:tcPr>
          <w:p w14:paraId="207BC4A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47352B8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5DD42F4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02701C6"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37BE5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23164C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2993B0F1"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04D65309" w14:textId="77777777" w:rsidTr="00194B4B">
        <w:trPr>
          <w:trHeight w:val="1350"/>
        </w:trPr>
        <w:tc>
          <w:tcPr>
            <w:tcW w:w="960" w:type="dxa"/>
            <w:shd w:val="clear" w:color="auto" w:fill="auto"/>
            <w:vAlign w:val="center"/>
            <w:hideMark/>
          </w:tcPr>
          <w:p w14:paraId="3E9177B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DAA314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532029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5A99DD2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BC6F9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7B5A365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4EE3663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76CB48C3" w14:textId="77777777" w:rsidTr="00194B4B">
        <w:trPr>
          <w:trHeight w:val="675"/>
        </w:trPr>
        <w:tc>
          <w:tcPr>
            <w:tcW w:w="960" w:type="dxa"/>
            <w:shd w:val="clear" w:color="auto" w:fill="auto"/>
            <w:vAlign w:val="center"/>
            <w:hideMark/>
          </w:tcPr>
          <w:p w14:paraId="2D3C331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7980193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425477D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D85A482"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4B04D44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1351C6A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433F848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4D0614" w:rsidRPr="004F4BDD" w14:paraId="7171264E" w14:textId="77777777" w:rsidTr="00194B4B">
        <w:trPr>
          <w:trHeight w:val="900"/>
        </w:trPr>
        <w:tc>
          <w:tcPr>
            <w:tcW w:w="960" w:type="dxa"/>
            <w:shd w:val="clear" w:color="auto" w:fill="auto"/>
            <w:vAlign w:val="center"/>
            <w:hideMark/>
          </w:tcPr>
          <w:p w14:paraId="6FB3635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4FF7D0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71126FE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B5D22C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6F0B149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1720B90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5D67C8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4D0614" w:rsidRPr="004F4BDD" w14:paraId="3FB3EB07" w14:textId="77777777" w:rsidTr="00194B4B">
        <w:trPr>
          <w:trHeight w:val="900"/>
        </w:trPr>
        <w:tc>
          <w:tcPr>
            <w:tcW w:w="960" w:type="dxa"/>
            <w:shd w:val="clear" w:color="auto" w:fill="auto"/>
            <w:vAlign w:val="center"/>
            <w:hideMark/>
          </w:tcPr>
          <w:p w14:paraId="1CD76A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0F2D27C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25B49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1328D91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11C08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4B8DD0A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1A8A1E2A"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769E895" w14:textId="77777777" w:rsidTr="00194B4B">
        <w:trPr>
          <w:trHeight w:val="900"/>
        </w:trPr>
        <w:tc>
          <w:tcPr>
            <w:tcW w:w="960" w:type="dxa"/>
            <w:shd w:val="clear" w:color="auto" w:fill="auto"/>
            <w:vAlign w:val="center"/>
            <w:hideMark/>
          </w:tcPr>
          <w:p w14:paraId="744C47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2D50AF4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B61E46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45833B0C"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67D251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1A047BC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390D89BD"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5C073DDF" w14:textId="77777777" w:rsidTr="00194B4B">
        <w:trPr>
          <w:trHeight w:val="900"/>
        </w:trPr>
        <w:tc>
          <w:tcPr>
            <w:tcW w:w="960" w:type="dxa"/>
            <w:shd w:val="clear" w:color="auto" w:fill="auto"/>
            <w:vAlign w:val="center"/>
            <w:hideMark/>
          </w:tcPr>
          <w:p w14:paraId="150C7C9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1B13716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53F1AAF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metr</w:t>
            </w:r>
          </w:p>
        </w:tc>
        <w:tc>
          <w:tcPr>
            <w:tcW w:w="900" w:type="dxa"/>
          </w:tcPr>
          <w:p w14:paraId="7938DB49"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5416EA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0A3E4B7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12E0FAEE"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6C2C339" w14:textId="77777777" w:rsidTr="00194B4B">
        <w:trPr>
          <w:trHeight w:val="300"/>
        </w:trPr>
        <w:tc>
          <w:tcPr>
            <w:tcW w:w="960" w:type="dxa"/>
            <w:shd w:val="clear" w:color="auto" w:fill="auto"/>
            <w:vAlign w:val="center"/>
            <w:hideMark/>
          </w:tcPr>
          <w:p w14:paraId="1CDD83C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79164FF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6806F10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D587C6A"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76A9F28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70CA275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16543004"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53B1679" w14:textId="77777777" w:rsidTr="00194B4B">
        <w:trPr>
          <w:trHeight w:val="300"/>
        </w:trPr>
        <w:tc>
          <w:tcPr>
            <w:tcW w:w="960" w:type="dxa"/>
            <w:shd w:val="clear" w:color="auto" w:fill="auto"/>
            <w:vAlign w:val="center"/>
            <w:hideMark/>
          </w:tcPr>
          <w:p w14:paraId="68C83D4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64E3588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00C92D4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40DAFA00"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2BB5997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70CDF3E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813A8A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3D3F336F" w14:textId="77777777" w:rsidTr="00194B4B">
        <w:trPr>
          <w:trHeight w:val="300"/>
        </w:trPr>
        <w:tc>
          <w:tcPr>
            <w:tcW w:w="960" w:type="dxa"/>
            <w:shd w:val="clear" w:color="000000" w:fill="D9D9D9"/>
            <w:vAlign w:val="center"/>
            <w:hideMark/>
          </w:tcPr>
          <w:p w14:paraId="16D9CBB8"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3C690851"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2470E74A" w14:textId="77777777" w:rsidR="004D0614" w:rsidRPr="004F4BDD" w:rsidRDefault="004D0614" w:rsidP="00194B4B">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1A65CFE3" w14:textId="77777777" w:rsidR="004D0614" w:rsidRPr="004F4BDD" w:rsidRDefault="004D0614" w:rsidP="00194B4B">
            <w:pPr>
              <w:jc w:val="center"/>
              <w:rPr>
                <w:rFonts w:ascii="Calibri" w:hAnsi="Calibri" w:cs="Calibri"/>
                <w:sz w:val="16"/>
                <w:szCs w:val="16"/>
              </w:rPr>
            </w:pPr>
          </w:p>
        </w:tc>
        <w:tc>
          <w:tcPr>
            <w:tcW w:w="900" w:type="dxa"/>
            <w:shd w:val="clear" w:color="000000" w:fill="D9D9D9"/>
            <w:vAlign w:val="center"/>
            <w:hideMark/>
          </w:tcPr>
          <w:p w14:paraId="4EE4EE50"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3F974B67"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2A348E2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w:t>
            </w:r>
          </w:p>
        </w:tc>
      </w:tr>
      <w:tr w:rsidR="004D0614" w:rsidRPr="004F4BDD" w14:paraId="49D62676" w14:textId="77777777" w:rsidTr="00194B4B">
        <w:trPr>
          <w:trHeight w:val="1575"/>
        </w:trPr>
        <w:tc>
          <w:tcPr>
            <w:tcW w:w="960" w:type="dxa"/>
            <w:shd w:val="clear" w:color="auto" w:fill="auto"/>
            <w:vAlign w:val="center"/>
            <w:hideMark/>
          </w:tcPr>
          <w:p w14:paraId="3CA4F00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1E9A34E9"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1CEC90BC"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3A7937B7"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75B42E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632215BE"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2DA90FF6"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66A0315C" w14:textId="77777777" w:rsidTr="00194B4B">
        <w:trPr>
          <w:trHeight w:val="1800"/>
        </w:trPr>
        <w:tc>
          <w:tcPr>
            <w:tcW w:w="960" w:type="dxa"/>
            <w:shd w:val="clear" w:color="auto" w:fill="auto"/>
            <w:vAlign w:val="center"/>
            <w:hideMark/>
          </w:tcPr>
          <w:p w14:paraId="378E4B6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68EF22F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391CCC7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0DE0685"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0ACE2C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0383AFB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6DF83899"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D0614" w:rsidRPr="004F4BDD" w14:paraId="07B56887" w14:textId="77777777" w:rsidTr="00194B4B">
        <w:trPr>
          <w:trHeight w:val="300"/>
        </w:trPr>
        <w:tc>
          <w:tcPr>
            <w:tcW w:w="960" w:type="dxa"/>
            <w:shd w:val="clear" w:color="auto" w:fill="auto"/>
            <w:vAlign w:val="center"/>
            <w:hideMark/>
          </w:tcPr>
          <w:p w14:paraId="2A92870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525364B2"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644AE73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2896028D"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1DECAA93"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1B588A98"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EC99DBF"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1EB1DDD2" w14:textId="77777777" w:rsidTr="00194B4B">
        <w:trPr>
          <w:trHeight w:val="450"/>
        </w:trPr>
        <w:tc>
          <w:tcPr>
            <w:tcW w:w="960" w:type="dxa"/>
            <w:shd w:val="clear" w:color="auto" w:fill="auto"/>
            <w:vAlign w:val="center"/>
            <w:hideMark/>
          </w:tcPr>
          <w:p w14:paraId="5577C91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6F6ABDEA"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6D04A12F"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65A8668F"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087357B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4BF9B4B1"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4595CBA2"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4F4BDD" w14:paraId="24D42603" w14:textId="77777777" w:rsidTr="00194B4B">
        <w:trPr>
          <w:trHeight w:val="450"/>
        </w:trPr>
        <w:tc>
          <w:tcPr>
            <w:tcW w:w="960" w:type="dxa"/>
            <w:shd w:val="clear" w:color="auto" w:fill="auto"/>
            <w:vAlign w:val="center"/>
            <w:hideMark/>
          </w:tcPr>
          <w:p w14:paraId="28977E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56D18494"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3ED80CFD"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szt.</w:t>
            </w:r>
          </w:p>
        </w:tc>
        <w:tc>
          <w:tcPr>
            <w:tcW w:w="900" w:type="dxa"/>
          </w:tcPr>
          <w:p w14:paraId="01771CFB" w14:textId="77777777" w:rsidR="004D0614" w:rsidRPr="004F4BDD" w:rsidRDefault="004D0614" w:rsidP="00194B4B">
            <w:pPr>
              <w:jc w:val="center"/>
              <w:rPr>
                <w:rFonts w:ascii="Calibri" w:hAnsi="Calibri" w:cs="Calibri"/>
                <w:sz w:val="16"/>
                <w:szCs w:val="16"/>
              </w:rPr>
            </w:pPr>
          </w:p>
        </w:tc>
        <w:tc>
          <w:tcPr>
            <w:tcW w:w="900" w:type="dxa"/>
            <w:shd w:val="clear" w:color="auto" w:fill="auto"/>
            <w:vAlign w:val="center"/>
            <w:hideMark/>
          </w:tcPr>
          <w:p w14:paraId="519F7F35"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6EDFECAB" w14:textId="77777777" w:rsidR="004D0614" w:rsidRPr="004F4BDD" w:rsidRDefault="004D0614" w:rsidP="00194B4B">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1F874E50" w14:textId="77777777" w:rsidR="004D0614" w:rsidRPr="004F4BDD" w:rsidRDefault="004D0614" w:rsidP="00194B4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D0614" w:rsidRPr="00E8553E" w14:paraId="39B09735" w14:textId="77777777" w:rsidTr="00194B4B">
        <w:trPr>
          <w:trHeight w:val="300"/>
        </w:trPr>
        <w:tc>
          <w:tcPr>
            <w:tcW w:w="960" w:type="dxa"/>
            <w:shd w:val="clear" w:color="000000" w:fill="D9D9D9"/>
            <w:vAlign w:val="center"/>
            <w:hideMark/>
          </w:tcPr>
          <w:p w14:paraId="79C2F77C"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479D4B4E"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785EC187" w14:textId="77777777" w:rsidR="004D0614" w:rsidRPr="00E8553E" w:rsidRDefault="004D0614" w:rsidP="00194B4B">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66336235" w14:textId="77777777" w:rsidR="004D0614" w:rsidRPr="00E8553E" w:rsidRDefault="004D0614" w:rsidP="00194B4B">
            <w:pPr>
              <w:jc w:val="center"/>
              <w:rPr>
                <w:rFonts w:ascii="Calibri" w:hAnsi="Calibri" w:cs="Calibri"/>
                <w:sz w:val="16"/>
                <w:szCs w:val="16"/>
              </w:rPr>
            </w:pPr>
          </w:p>
        </w:tc>
        <w:tc>
          <w:tcPr>
            <w:tcW w:w="900" w:type="dxa"/>
            <w:shd w:val="clear" w:color="000000" w:fill="D9D9D9"/>
            <w:vAlign w:val="center"/>
            <w:hideMark/>
          </w:tcPr>
          <w:p w14:paraId="5C4B895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58E15C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58B1D7CC"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w:t>
            </w:r>
          </w:p>
        </w:tc>
      </w:tr>
      <w:tr w:rsidR="004D0614" w:rsidRPr="00E8553E" w14:paraId="146CDF45" w14:textId="77777777" w:rsidTr="00194B4B">
        <w:trPr>
          <w:trHeight w:val="1575"/>
        </w:trPr>
        <w:tc>
          <w:tcPr>
            <w:tcW w:w="960" w:type="dxa"/>
            <w:shd w:val="clear" w:color="auto" w:fill="auto"/>
            <w:vAlign w:val="center"/>
            <w:hideMark/>
          </w:tcPr>
          <w:p w14:paraId="46A5AD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5D0CAAF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4A06B25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7DF4CF2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3BC0EA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508B879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13DCB087"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4D0614" w:rsidRPr="00E8553E" w14:paraId="0D20E80D" w14:textId="77777777" w:rsidTr="00194B4B">
        <w:trPr>
          <w:trHeight w:val="675"/>
        </w:trPr>
        <w:tc>
          <w:tcPr>
            <w:tcW w:w="960" w:type="dxa"/>
            <w:shd w:val="clear" w:color="auto" w:fill="auto"/>
            <w:vAlign w:val="center"/>
            <w:hideMark/>
          </w:tcPr>
          <w:p w14:paraId="2FBE24B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2C92973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0EBF9E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6825E5F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10F43F3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052954C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1DA63A8D"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0A260B5D" w14:textId="77777777" w:rsidTr="00194B4B">
        <w:trPr>
          <w:trHeight w:val="1575"/>
        </w:trPr>
        <w:tc>
          <w:tcPr>
            <w:tcW w:w="960" w:type="dxa"/>
            <w:shd w:val="clear" w:color="auto" w:fill="auto"/>
            <w:vAlign w:val="center"/>
            <w:hideMark/>
          </w:tcPr>
          <w:p w14:paraId="4272F05F"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4E7C487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10F438C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0431D07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617B10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55EF828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606E7FB4"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5EACD6D" w14:textId="77777777" w:rsidTr="00194B4B">
        <w:trPr>
          <w:trHeight w:val="450"/>
        </w:trPr>
        <w:tc>
          <w:tcPr>
            <w:tcW w:w="960" w:type="dxa"/>
            <w:shd w:val="clear" w:color="auto" w:fill="auto"/>
            <w:vAlign w:val="center"/>
            <w:hideMark/>
          </w:tcPr>
          <w:p w14:paraId="708EA2A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2B02155E"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09FA7C03"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9742FCB"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295A5B22"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0A66FFC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2C6EE8EE"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3A4CAFE5" w14:textId="77777777" w:rsidTr="00194B4B">
        <w:trPr>
          <w:trHeight w:val="1886"/>
        </w:trPr>
        <w:tc>
          <w:tcPr>
            <w:tcW w:w="960" w:type="dxa"/>
            <w:shd w:val="clear" w:color="auto" w:fill="auto"/>
            <w:vAlign w:val="center"/>
            <w:hideMark/>
          </w:tcPr>
          <w:p w14:paraId="0BD795B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89702B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044F1426" w14:textId="77777777" w:rsidR="004D0614" w:rsidRPr="00E8553E" w:rsidRDefault="004D0614" w:rsidP="00194B4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68C4B318"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5D178FE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6BF7CE14"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1CA9D492"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D0614" w:rsidRPr="00E8553E" w14:paraId="6C022BDD" w14:textId="77777777" w:rsidTr="00194B4B">
        <w:trPr>
          <w:trHeight w:val="675"/>
        </w:trPr>
        <w:tc>
          <w:tcPr>
            <w:tcW w:w="960" w:type="dxa"/>
            <w:shd w:val="clear" w:color="auto" w:fill="auto"/>
            <w:vAlign w:val="center"/>
            <w:hideMark/>
          </w:tcPr>
          <w:p w14:paraId="2B04A947"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6CDECE6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3AA11571"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50C06997"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009FA20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07175D55"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26642C3F"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4D0614" w:rsidRPr="00E8553E" w14:paraId="0342C0F6" w14:textId="77777777" w:rsidTr="00194B4B">
        <w:trPr>
          <w:trHeight w:val="900"/>
        </w:trPr>
        <w:tc>
          <w:tcPr>
            <w:tcW w:w="960" w:type="dxa"/>
            <w:shd w:val="clear" w:color="auto" w:fill="auto"/>
            <w:vAlign w:val="center"/>
            <w:hideMark/>
          </w:tcPr>
          <w:p w14:paraId="2A599D9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4B001D2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5E6B0C7A"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4BCA7DB6"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32457D5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2EE664B9"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57B2D92F" w14:textId="77777777" w:rsidR="004D0614" w:rsidRPr="00E8553E" w:rsidRDefault="004D0614" w:rsidP="00194B4B">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4D0614" w:rsidRPr="00E8553E" w14:paraId="0EE4E570" w14:textId="77777777" w:rsidTr="00194B4B">
        <w:trPr>
          <w:trHeight w:val="900"/>
        </w:trPr>
        <w:tc>
          <w:tcPr>
            <w:tcW w:w="960" w:type="dxa"/>
            <w:shd w:val="clear" w:color="auto" w:fill="auto"/>
            <w:vAlign w:val="center"/>
            <w:hideMark/>
          </w:tcPr>
          <w:p w14:paraId="32F14B86"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6DEB2953"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719D373B"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szt.</w:t>
            </w:r>
          </w:p>
        </w:tc>
        <w:tc>
          <w:tcPr>
            <w:tcW w:w="900" w:type="dxa"/>
          </w:tcPr>
          <w:p w14:paraId="375CC9CC" w14:textId="77777777" w:rsidR="004D0614" w:rsidRPr="00E8553E" w:rsidRDefault="004D0614" w:rsidP="00194B4B">
            <w:pPr>
              <w:jc w:val="center"/>
              <w:rPr>
                <w:rFonts w:ascii="Calibri" w:hAnsi="Calibri" w:cs="Calibri"/>
                <w:sz w:val="16"/>
                <w:szCs w:val="16"/>
              </w:rPr>
            </w:pPr>
          </w:p>
        </w:tc>
        <w:tc>
          <w:tcPr>
            <w:tcW w:w="900" w:type="dxa"/>
            <w:shd w:val="clear" w:color="auto" w:fill="auto"/>
            <w:vAlign w:val="center"/>
            <w:hideMark/>
          </w:tcPr>
          <w:p w14:paraId="7DB65838"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576356A0" w14:textId="77777777" w:rsidR="004D0614" w:rsidRPr="00E8553E" w:rsidRDefault="004D0614" w:rsidP="00194B4B">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18FF22C0" w14:textId="77777777" w:rsidR="004D0614" w:rsidRPr="00E8553E" w:rsidRDefault="004D0614" w:rsidP="00194B4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5EFF6F4C" w14:textId="77777777" w:rsidR="00F12FD9" w:rsidRPr="00A940AF" w:rsidRDefault="00F12FD9"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05E6BD1" w:rsidR="00347E8D" w:rsidRPr="006B2C28" w:rsidRDefault="006F50D4" w:rsidP="00582CE9">
          <w:pPr>
            <w:suppressAutoHyphens/>
            <w:ind w:right="187"/>
            <w:rPr>
              <w:rFonts w:asciiTheme="majorHAnsi" w:hAnsiTheme="majorHAnsi"/>
              <w:color w:val="000000" w:themeColor="text1"/>
              <w:sz w:val="14"/>
              <w:szCs w:val="18"/>
            </w:rPr>
          </w:pPr>
          <w:r w:rsidRPr="006F50D4">
            <w:rPr>
              <w:rFonts w:asciiTheme="majorHAnsi" w:hAnsiTheme="majorHAnsi"/>
              <w:color w:val="000000" w:themeColor="text1"/>
              <w:sz w:val="14"/>
              <w:szCs w:val="18"/>
            </w:rPr>
            <w:t>POST/DYS/OB/GZ/0</w:t>
          </w:r>
          <w:r w:rsidR="00CB199C">
            <w:rPr>
              <w:rFonts w:asciiTheme="majorHAnsi" w:hAnsiTheme="majorHAnsi"/>
              <w:color w:val="000000" w:themeColor="text1"/>
              <w:sz w:val="14"/>
              <w:szCs w:val="18"/>
            </w:rPr>
            <w:t>1123</w:t>
          </w:r>
          <w:r w:rsidRPr="006F50D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785F"/>
    <w:rsid w:val="00167B53"/>
    <w:rsid w:val="00172B93"/>
    <w:rsid w:val="00175F4C"/>
    <w:rsid w:val="00185AAB"/>
    <w:rsid w:val="00192A23"/>
    <w:rsid w:val="001974F6"/>
    <w:rsid w:val="001A4996"/>
    <w:rsid w:val="001B0061"/>
    <w:rsid w:val="001C1DD2"/>
    <w:rsid w:val="001D1A8B"/>
    <w:rsid w:val="001D2EB1"/>
    <w:rsid w:val="001E7E73"/>
    <w:rsid w:val="001F3242"/>
    <w:rsid w:val="001F3600"/>
    <w:rsid w:val="001F3F20"/>
    <w:rsid w:val="001F737A"/>
    <w:rsid w:val="002067F1"/>
    <w:rsid w:val="00216E4F"/>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1542"/>
    <w:rsid w:val="002D4CAD"/>
    <w:rsid w:val="002F10CA"/>
    <w:rsid w:val="002F2D8E"/>
    <w:rsid w:val="00303C67"/>
    <w:rsid w:val="00310CB3"/>
    <w:rsid w:val="00334332"/>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472A"/>
    <w:rsid w:val="00412E5B"/>
    <w:rsid w:val="0041693A"/>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C36A9"/>
    <w:rsid w:val="004D0614"/>
    <w:rsid w:val="004D154B"/>
    <w:rsid w:val="004D63D5"/>
    <w:rsid w:val="004E1AB0"/>
    <w:rsid w:val="004E7573"/>
    <w:rsid w:val="004F0C4A"/>
    <w:rsid w:val="004F20AD"/>
    <w:rsid w:val="004F6B10"/>
    <w:rsid w:val="00501E27"/>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5505"/>
    <w:rsid w:val="005D74EB"/>
    <w:rsid w:val="005E4AA3"/>
    <w:rsid w:val="005E79E5"/>
    <w:rsid w:val="00623B01"/>
    <w:rsid w:val="00625BB0"/>
    <w:rsid w:val="006261BB"/>
    <w:rsid w:val="006407AA"/>
    <w:rsid w:val="00646FED"/>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0D4"/>
    <w:rsid w:val="006F5F72"/>
    <w:rsid w:val="00710355"/>
    <w:rsid w:val="00714DB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87EB4"/>
    <w:rsid w:val="007901C8"/>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2FA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199C"/>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A72CF"/>
    <w:rsid w:val="00DB1E5E"/>
    <w:rsid w:val="00DB3B99"/>
    <w:rsid w:val="00DB4140"/>
    <w:rsid w:val="00DC76F0"/>
    <w:rsid w:val="00DC7B4C"/>
    <w:rsid w:val="00DC7E48"/>
    <w:rsid w:val="00DD06C0"/>
    <w:rsid w:val="00DD610A"/>
    <w:rsid w:val="00DE1789"/>
    <w:rsid w:val="00DE2A42"/>
    <w:rsid w:val="00DE3208"/>
    <w:rsid w:val="00DE5745"/>
    <w:rsid w:val="00DE6E39"/>
    <w:rsid w:val="00DF2ED5"/>
    <w:rsid w:val="00E07DA6"/>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12FD9"/>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1123 - Załącznik nr 3 do SWZ - FO.docx</dmsv2BaseFileName>
    <dmsv2BaseDisplayName xmlns="http://schemas.microsoft.com/sharepoint/v3">1123 - Załącznik nr 3 do SWZ - FO</dmsv2BaseDisplayName>
    <dmsv2SWPP2ObjectNumber xmlns="http://schemas.microsoft.com/sharepoint/v3">POST/DYS/OB/GZ/01123/2026                         </dmsv2SWPP2ObjectNumber>
    <dmsv2SWPP2SumMD5 xmlns="http://schemas.microsoft.com/sharepoint/v3">40cfcf5486a6d05133795ad506d4dcc8</dmsv2SWPP2SumMD5>
    <dmsv2BaseMoved xmlns="http://schemas.microsoft.com/sharepoint/v3">false</dmsv2BaseMoved>
    <dmsv2BaseIsSensitive xmlns="http://schemas.microsoft.com/sharepoint/v3">true</dmsv2BaseIsSensitive>
    <dmsv2SWPP2IDSWPP2 xmlns="http://schemas.microsoft.com/sharepoint/v3">712146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24823477</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FJ3FSM7XJ42E-1652426618-7999</_dlc_DocId>
    <_dlc_DocIdUrl xmlns="a19cb1c7-c5c7-46d4-85ae-d83685407bba">
      <Url>https://swpp2.dms.gkpge.pl/sites/43/_layouts/15/DocIdRedir.aspx?ID=FJ3FSM7XJ42E-1652426618-7999</Url>
      <Description>FJ3FSM7XJ42E-1652426618-7999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2.xml><?xml version="1.0" encoding="utf-8"?>
<ds:datastoreItem xmlns:ds="http://schemas.openxmlformats.org/officeDocument/2006/customXml" ds:itemID="{D56FA306-7634-4287-B916-AC08F44611C3}"/>
</file>

<file path=customXml/itemProps3.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E857484-75AE-46AE-BAAC-7DFFDFBAF12C}"/>
</file>

<file path=docProps/app.xml><?xml version="1.0" encoding="utf-8"?>
<Properties xmlns="http://schemas.openxmlformats.org/officeDocument/2006/extended-properties" xmlns:vt="http://schemas.openxmlformats.org/officeDocument/2006/docPropsVTypes">
  <Template>PGE word swz test</Template>
  <TotalTime>17</TotalTime>
  <Pages>9</Pages>
  <Words>4041</Words>
  <Characters>24249</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10</cp:revision>
  <cp:lastPrinted>2024-07-15T11:21:00Z</cp:lastPrinted>
  <dcterms:created xsi:type="dcterms:W3CDTF">2026-02-03T08:57:00Z</dcterms:created>
  <dcterms:modified xsi:type="dcterms:W3CDTF">2026-03-29T14:06:00Z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639d339a-e5b3-4afb-8358-8b85beef79eb</vt:lpwstr>
  </property>
</Properties>
</file>